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171" w:rsidRPr="00251C6E" w:rsidRDefault="00324171" w:rsidP="009C3682">
      <w:pPr>
        <w:ind w:left="1701"/>
        <w:jc w:val="center"/>
        <w:rPr>
          <w:rFonts w:ascii="Verdana" w:hAnsi="Verdana" w:cs="Verdana"/>
          <w:b/>
          <w:bCs/>
          <w:i/>
          <w:iCs/>
          <w:color w:val="3366FF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18pt;margin-top:-36pt;width:703.1pt;height:562.1pt;z-index:-251658240">
            <v:imagedata r:id="rId5" r:href="rId6"/>
          </v:shape>
        </w:pict>
      </w:r>
      <w:r w:rsidRPr="00251C6E">
        <w:rPr>
          <w:rFonts w:ascii="Verdana" w:hAnsi="Verdana" w:cs="Verdana"/>
          <w:b/>
          <w:bCs/>
          <w:i/>
          <w:iCs/>
          <w:color w:val="3366FF"/>
          <w:sz w:val="28"/>
          <w:szCs w:val="28"/>
        </w:rPr>
        <w:t>Уважаемые коллеги!</w:t>
      </w:r>
    </w:p>
    <w:p w:rsidR="00324171" w:rsidRPr="00251C6E" w:rsidRDefault="00324171" w:rsidP="009C3682">
      <w:pPr>
        <w:ind w:left="1701"/>
        <w:jc w:val="center"/>
        <w:rPr>
          <w:rFonts w:ascii="Verdana" w:hAnsi="Verdana" w:cs="Verdana"/>
          <w:color w:val="3366FF"/>
          <w:sz w:val="28"/>
          <w:szCs w:val="28"/>
        </w:rPr>
      </w:pPr>
    </w:p>
    <w:p w:rsidR="00324171" w:rsidRPr="00251C6E" w:rsidRDefault="00324171" w:rsidP="00251C6E">
      <w:pPr>
        <w:ind w:left="1701"/>
        <w:jc w:val="center"/>
        <w:rPr>
          <w:rFonts w:ascii="Verdana" w:hAnsi="Verdana" w:cs="Verdana"/>
          <w:b/>
          <w:bCs/>
          <w:i/>
          <w:iCs/>
          <w:color w:val="3366FF"/>
          <w:sz w:val="28"/>
          <w:szCs w:val="28"/>
        </w:rPr>
      </w:pPr>
      <w:r w:rsidRPr="00251C6E">
        <w:rPr>
          <w:rFonts w:ascii="Verdana" w:hAnsi="Verdana" w:cs="Verdana"/>
          <w:color w:val="3366FF"/>
          <w:sz w:val="28"/>
          <w:szCs w:val="28"/>
        </w:rPr>
        <w:t xml:space="preserve">Примите искренние поздравления со знаменательным праздником – </w:t>
      </w:r>
      <w:r>
        <w:rPr>
          <w:rFonts w:ascii="Verdana" w:hAnsi="Verdana" w:cs="Verdana"/>
          <w:color w:val="3366FF"/>
          <w:sz w:val="28"/>
          <w:szCs w:val="28"/>
        </w:rPr>
        <w:br/>
      </w:r>
      <w:r w:rsidRPr="00251C6E">
        <w:rPr>
          <w:rFonts w:ascii="Verdana" w:hAnsi="Verdana" w:cs="Verdana"/>
          <w:b/>
          <w:bCs/>
          <w:i/>
          <w:iCs/>
          <w:color w:val="3366FF"/>
          <w:sz w:val="28"/>
          <w:szCs w:val="28"/>
        </w:rPr>
        <w:t>Днем защитника Отечества!</w:t>
      </w:r>
    </w:p>
    <w:p w:rsidR="00324171" w:rsidRPr="00251C6E" w:rsidRDefault="00324171" w:rsidP="009C3682">
      <w:pPr>
        <w:ind w:left="1701"/>
        <w:jc w:val="both"/>
        <w:rPr>
          <w:rFonts w:ascii="Verdana" w:hAnsi="Verdana" w:cs="Verdana"/>
          <w:color w:val="3366FF"/>
          <w:sz w:val="28"/>
          <w:szCs w:val="28"/>
        </w:rPr>
      </w:pPr>
      <w:r w:rsidRPr="00251C6E">
        <w:rPr>
          <w:rFonts w:ascii="Verdana" w:hAnsi="Verdana" w:cs="Verdana"/>
          <w:color w:val="3366FF"/>
          <w:sz w:val="28"/>
          <w:szCs w:val="28"/>
        </w:rPr>
        <w:tab/>
        <w:t>Этот всенародный праздник – дань глубокой признательности всем, кто с оружием в руках борется за свободу и независимость нашей Родины, кто с честью охраняет ее государственные интересы.  Патриотизм, мужество и беззаветное служение Отчизне были и остаются непреходящими ценностями нашего народа.</w:t>
      </w:r>
    </w:p>
    <w:p w:rsidR="00324171" w:rsidRPr="00251C6E" w:rsidRDefault="00324171" w:rsidP="009C3682">
      <w:pPr>
        <w:ind w:left="1701"/>
        <w:jc w:val="both"/>
        <w:rPr>
          <w:rFonts w:ascii="Verdana" w:hAnsi="Verdana" w:cs="Verdana"/>
          <w:color w:val="3366FF"/>
          <w:sz w:val="28"/>
          <w:szCs w:val="28"/>
        </w:rPr>
      </w:pPr>
      <w:r w:rsidRPr="00251C6E">
        <w:rPr>
          <w:rFonts w:ascii="Verdana" w:hAnsi="Verdana" w:cs="Verdana"/>
          <w:color w:val="3366FF"/>
          <w:sz w:val="28"/>
          <w:szCs w:val="28"/>
        </w:rPr>
        <w:tab/>
        <w:t>От всей души поздравляем Вас и весь мужской коллектив Вашей организации, с праздником. Желаем  здоровья, благополучия, новых достижений в Вашем благородном труде на благо служения Отечеству!</w:t>
      </w:r>
    </w:p>
    <w:p w:rsidR="00324171" w:rsidRDefault="00324171" w:rsidP="009C3682">
      <w:pPr>
        <w:spacing w:after="0" w:line="240" w:lineRule="auto"/>
        <w:ind w:left="1701"/>
        <w:rPr>
          <w:rFonts w:ascii="Verdana" w:hAnsi="Verdana" w:cs="Verdana"/>
          <w:color w:val="3366FF"/>
          <w:sz w:val="28"/>
          <w:szCs w:val="28"/>
        </w:rPr>
      </w:pPr>
    </w:p>
    <w:p w:rsidR="00324171" w:rsidRDefault="00324171" w:rsidP="009C3682">
      <w:pPr>
        <w:spacing w:after="0" w:line="240" w:lineRule="auto"/>
        <w:ind w:left="1701"/>
        <w:rPr>
          <w:rFonts w:ascii="Verdana" w:hAnsi="Verdana" w:cs="Verdana"/>
          <w:color w:val="3366FF"/>
          <w:sz w:val="28"/>
          <w:szCs w:val="28"/>
        </w:rPr>
      </w:pPr>
    </w:p>
    <w:p w:rsidR="00324171" w:rsidRPr="00251C6E" w:rsidRDefault="00324171" w:rsidP="009C3682">
      <w:pPr>
        <w:spacing w:after="0" w:line="240" w:lineRule="auto"/>
        <w:ind w:left="1701"/>
        <w:rPr>
          <w:rFonts w:ascii="Verdana" w:hAnsi="Verdana" w:cs="Verdana"/>
          <w:color w:val="3366FF"/>
          <w:sz w:val="28"/>
          <w:szCs w:val="28"/>
        </w:rPr>
      </w:pPr>
      <w:r w:rsidRPr="00251C6E">
        <w:rPr>
          <w:rFonts w:ascii="Verdana" w:hAnsi="Verdana" w:cs="Verdana"/>
          <w:color w:val="3366FF"/>
          <w:sz w:val="28"/>
          <w:szCs w:val="28"/>
        </w:rPr>
        <w:t>С уважением, по поручению коллектива</w:t>
      </w:r>
    </w:p>
    <w:p w:rsidR="00324171" w:rsidRPr="00251C6E" w:rsidRDefault="00324171" w:rsidP="009C3682">
      <w:pPr>
        <w:spacing w:after="0" w:line="240" w:lineRule="auto"/>
        <w:ind w:left="1701"/>
        <w:rPr>
          <w:rFonts w:ascii="Verdana" w:hAnsi="Verdana" w:cs="Verdana"/>
          <w:color w:val="3366FF"/>
          <w:sz w:val="28"/>
          <w:szCs w:val="28"/>
        </w:rPr>
      </w:pPr>
      <w:r w:rsidRPr="00251C6E">
        <w:rPr>
          <w:rFonts w:ascii="Verdana" w:hAnsi="Verdana" w:cs="Verdana"/>
          <w:color w:val="3366FF"/>
          <w:sz w:val="28"/>
          <w:szCs w:val="28"/>
        </w:rPr>
        <w:t>Волгоградского научно-исследовательского</w:t>
      </w:r>
    </w:p>
    <w:p w:rsidR="00324171" w:rsidRPr="00251C6E" w:rsidRDefault="00324171" w:rsidP="009C3682">
      <w:pPr>
        <w:spacing w:after="0" w:line="240" w:lineRule="auto"/>
        <w:ind w:left="1701"/>
        <w:rPr>
          <w:rFonts w:ascii="Verdana" w:hAnsi="Verdana" w:cs="Verdana"/>
          <w:color w:val="3366FF"/>
          <w:sz w:val="28"/>
          <w:szCs w:val="28"/>
        </w:rPr>
      </w:pPr>
      <w:r w:rsidRPr="00251C6E">
        <w:rPr>
          <w:rFonts w:ascii="Verdana" w:hAnsi="Verdana" w:cs="Verdana"/>
          <w:color w:val="3366FF"/>
          <w:sz w:val="28"/>
          <w:szCs w:val="28"/>
        </w:rPr>
        <w:t xml:space="preserve">противочумного института </w:t>
      </w:r>
      <w:r w:rsidRPr="00251C6E">
        <w:rPr>
          <w:rFonts w:ascii="Verdana" w:hAnsi="Verdana" w:cs="Verdana"/>
          <w:color w:val="3366FF"/>
          <w:sz w:val="28"/>
          <w:szCs w:val="28"/>
        </w:rPr>
        <w:tab/>
      </w:r>
      <w:r w:rsidRPr="00251C6E">
        <w:rPr>
          <w:rFonts w:ascii="Verdana" w:hAnsi="Verdana" w:cs="Verdana"/>
          <w:color w:val="3366FF"/>
          <w:sz w:val="28"/>
          <w:szCs w:val="28"/>
        </w:rPr>
        <w:tab/>
      </w:r>
      <w:r w:rsidRPr="00251C6E">
        <w:rPr>
          <w:rFonts w:ascii="Verdana" w:hAnsi="Verdana" w:cs="Verdana"/>
          <w:color w:val="3366FF"/>
          <w:sz w:val="28"/>
          <w:szCs w:val="28"/>
        </w:rPr>
        <w:tab/>
      </w:r>
      <w:r w:rsidRPr="00251C6E">
        <w:rPr>
          <w:rFonts w:ascii="Verdana" w:hAnsi="Verdana" w:cs="Verdana"/>
          <w:color w:val="3366FF"/>
          <w:sz w:val="28"/>
          <w:szCs w:val="28"/>
        </w:rPr>
        <w:tab/>
      </w:r>
      <w:r w:rsidRPr="00251C6E">
        <w:rPr>
          <w:rFonts w:ascii="Verdana" w:hAnsi="Verdana" w:cs="Verdana"/>
          <w:color w:val="3366FF"/>
          <w:sz w:val="28"/>
          <w:szCs w:val="28"/>
        </w:rPr>
        <w:tab/>
      </w:r>
      <w:r w:rsidRPr="00251C6E">
        <w:rPr>
          <w:rFonts w:ascii="Verdana" w:hAnsi="Verdana" w:cs="Verdana"/>
          <w:color w:val="3366FF"/>
          <w:sz w:val="28"/>
          <w:szCs w:val="28"/>
        </w:rPr>
        <w:tab/>
      </w:r>
      <w:r>
        <w:rPr>
          <w:rFonts w:ascii="Verdana" w:hAnsi="Verdana" w:cs="Verdana"/>
          <w:color w:val="3366FF"/>
          <w:sz w:val="28"/>
          <w:szCs w:val="28"/>
        </w:rPr>
        <w:t xml:space="preserve">                       </w:t>
      </w:r>
      <w:r w:rsidRPr="00251C6E">
        <w:rPr>
          <w:rFonts w:ascii="Verdana" w:hAnsi="Verdana" w:cs="Verdana"/>
          <w:color w:val="3366FF"/>
          <w:sz w:val="28"/>
          <w:szCs w:val="28"/>
        </w:rPr>
        <w:t>А.В.Топорков</w:t>
      </w:r>
    </w:p>
    <w:sectPr w:rsidR="00324171" w:rsidRPr="00251C6E" w:rsidSect="009C368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8270F"/>
    <w:multiLevelType w:val="hybridMultilevel"/>
    <w:tmpl w:val="67CE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3E8A"/>
    <w:rsid w:val="00040A6B"/>
    <w:rsid w:val="000477B3"/>
    <w:rsid w:val="00073E8A"/>
    <w:rsid w:val="00096A7C"/>
    <w:rsid w:val="000D2611"/>
    <w:rsid w:val="000E196E"/>
    <w:rsid w:val="001462E7"/>
    <w:rsid w:val="00165077"/>
    <w:rsid w:val="001652A8"/>
    <w:rsid w:val="001A3069"/>
    <w:rsid w:val="001B084E"/>
    <w:rsid w:val="001C68CC"/>
    <w:rsid w:val="001E79FA"/>
    <w:rsid w:val="00251C6E"/>
    <w:rsid w:val="00270D8E"/>
    <w:rsid w:val="002A2BCA"/>
    <w:rsid w:val="00322765"/>
    <w:rsid w:val="00324171"/>
    <w:rsid w:val="00336A37"/>
    <w:rsid w:val="00396575"/>
    <w:rsid w:val="00402982"/>
    <w:rsid w:val="00415212"/>
    <w:rsid w:val="00416705"/>
    <w:rsid w:val="00434FCB"/>
    <w:rsid w:val="004469FC"/>
    <w:rsid w:val="00454400"/>
    <w:rsid w:val="0049390E"/>
    <w:rsid w:val="004B5F33"/>
    <w:rsid w:val="005238AD"/>
    <w:rsid w:val="005244D7"/>
    <w:rsid w:val="00536734"/>
    <w:rsid w:val="00542193"/>
    <w:rsid w:val="005809F8"/>
    <w:rsid w:val="0058491E"/>
    <w:rsid w:val="005A0F15"/>
    <w:rsid w:val="005B4DC4"/>
    <w:rsid w:val="005C2E6B"/>
    <w:rsid w:val="005C4301"/>
    <w:rsid w:val="005F1A48"/>
    <w:rsid w:val="00603844"/>
    <w:rsid w:val="00605155"/>
    <w:rsid w:val="00672F3B"/>
    <w:rsid w:val="006B57EB"/>
    <w:rsid w:val="00706320"/>
    <w:rsid w:val="00714520"/>
    <w:rsid w:val="00721E91"/>
    <w:rsid w:val="007228B5"/>
    <w:rsid w:val="007638CB"/>
    <w:rsid w:val="00766F3B"/>
    <w:rsid w:val="007773ED"/>
    <w:rsid w:val="007C452B"/>
    <w:rsid w:val="007E4635"/>
    <w:rsid w:val="007E70CF"/>
    <w:rsid w:val="00802192"/>
    <w:rsid w:val="0080529E"/>
    <w:rsid w:val="00861CF2"/>
    <w:rsid w:val="008A656D"/>
    <w:rsid w:val="008F6A3E"/>
    <w:rsid w:val="009427D8"/>
    <w:rsid w:val="00963633"/>
    <w:rsid w:val="009A0B84"/>
    <w:rsid w:val="009C3682"/>
    <w:rsid w:val="009C6391"/>
    <w:rsid w:val="009D4B93"/>
    <w:rsid w:val="009E4A37"/>
    <w:rsid w:val="00A31276"/>
    <w:rsid w:val="00A7637D"/>
    <w:rsid w:val="00A90B71"/>
    <w:rsid w:val="00AB27E7"/>
    <w:rsid w:val="00AC2FC0"/>
    <w:rsid w:val="00AF781F"/>
    <w:rsid w:val="00B06A8D"/>
    <w:rsid w:val="00B65B3A"/>
    <w:rsid w:val="00BF0363"/>
    <w:rsid w:val="00C13C35"/>
    <w:rsid w:val="00C33631"/>
    <w:rsid w:val="00C6254D"/>
    <w:rsid w:val="00C86829"/>
    <w:rsid w:val="00CA1F0C"/>
    <w:rsid w:val="00CC00A8"/>
    <w:rsid w:val="00CD53A5"/>
    <w:rsid w:val="00D02FD1"/>
    <w:rsid w:val="00D83A6D"/>
    <w:rsid w:val="00D92693"/>
    <w:rsid w:val="00DC0AB2"/>
    <w:rsid w:val="00DD2CF3"/>
    <w:rsid w:val="00DD69C0"/>
    <w:rsid w:val="00DF1279"/>
    <w:rsid w:val="00E05F42"/>
    <w:rsid w:val="00E10A4E"/>
    <w:rsid w:val="00E15A72"/>
    <w:rsid w:val="00E71467"/>
    <w:rsid w:val="00EF1D24"/>
    <w:rsid w:val="00F27A4A"/>
    <w:rsid w:val="00F442C1"/>
    <w:rsid w:val="00F77A97"/>
    <w:rsid w:val="00F83884"/>
    <w:rsid w:val="00F850A2"/>
    <w:rsid w:val="00F93F25"/>
    <w:rsid w:val="00F96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A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3E8A"/>
    <w:pPr>
      <w:ind w:left="720"/>
    </w:pPr>
  </w:style>
  <w:style w:type="table" w:styleId="TableGrid">
    <w:name w:val="Table Grid"/>
    <w:basedOn w:val="TableNormal"/>
    <w:uiPriority w:val="99"/>
    <w:rsid w:val="005A0F1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5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playcast.ru/uploads/2015/02/22/12268833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111</Words>
  <Characters>634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Novitskaya</dc:creator>
  <cp:keywords/>
  <dc:description/>
  <cp:lastModifiedBy>Жиркова</cp:lastModifiedBy>
  <cp:revision>4</cp:revision>
  <cp:lastPrinted>2015-05-19T11:50:00Z</cp:lastPrinted>
  <dcterms:created xsi:type="dcterms:W3CDTF">2016-02-16T10:33:00Z</dcterms:created>
  <dcterms:modified xsi:type="dcterms:W3CDTF">2016-02-16T10:24:00Z</dcterms:modified>
</cp:coreProperties>
</file>